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378E0" w14:textId="2B6A0B65" w:rsidR="00EE65D0" w:rsidRDefault="00EE65D0" w:rsidP="00EE6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7</w:t>
      </w:r>
    </w:p>
    <w:p w14:paraId="5AB0E564" w14:textId="77777777" w:rsidR="00EE65D0" w:rsidRDefault="00EE65D0" w:rsidP="00EE65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  <w:r>
        <w:rPr>
          <w:b/>
          <w:noProof/>
        </w:rPr>
        <w:t>e-meeting, 15 - 24 August 2022</w:t>
      </w:r>
      <w:bookmarkEnd w:id="0"/>
    </w:p>
    <w:p w14:paraId="4F5D1A20" w14:textId="77777777" w:rsidR="00EE65D0" w:rsidRDefault="00EE65D0" w:rsidP="00EE65D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ITU-T</w:t>
      </w:r>
    </w:p>
    <w:p w14:paraId="41C00D93" w14:textId="3E3A5845" w:rsidR="00EE65D0" w:rsidRDefault="00EE65D0" w:rsidP="00EE65D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385058">
        <w:t>LS on progress about intelligence levels evaluation of AITOM in Q6/2</w:t>
      </w:r>
    </w:p>
    <w:p w14:paraId="7FD592F8" w14:textId="77777777" w:rsidR="00EE65D0" w:rsidRDefault="00EE65D0" w:rsidP="00EE65D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3685990" w14:textId="3F743ABE" w:rsidR="00E63CB3" w:rsidRDefault="00EE65D0" w:rsidP="00EE65D0">
      <w:r>
        <w:rPr>
          <w:b/>
        </w:rPr>
        <w:t>Agenda Item:  6.1</w:t>
      </w:r>
    </w:p>
    <w:p w14:paraId="11BF1301" w14:textId="66A51794" w:rsidR="00E63CB3" w:rsidRDefault="00E63CB3"/>
    <w:p w14:paraId="66867F60" w14:textId="77777777" w:rsidR="00E63CB3" w:rsidRDefault="00E63CB3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4"/>
      </w:tblGrid>
      <w:tr w:rsidR="00385058" w:rsidRPr="00385058" w14:paraId="1BE8E14C" w14:textId="77777777" w:rsidTr="00385058">
        <w:trPr>
          <w:cantSplit/>
        </w:trPr>
        <w:tc>
          <w:tcPr>
            <w:tcW w:w="1104" w:type="dxa"/>
            <w:vMerge w:val="restart"/>
            <w:vAlign w:val="center"/>
          </w:tcPr>
          <w:p w14:paraId="28211C9D" w14:textId="24D03AB1" w:rsidR="00385058" w:rsidRPr="00385058" w:rsidRDefault="00385058" w:rsidP="00385058">
            <w:pPr>
              <w:jc w:val="center"/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</w:p>
        </w:tc>
        <w:tc>
          <w:tcPr>
            <w:tcW w:w="4351" w:type="dxa"/>
            <w:gridSpan w:val="5"/>
            <w:vMerge w:val="restart"/>
          </w:tcPr>
          <w:p w14:paraId="19538623" w14:textId="77777777" w:rsidR="00385058" w:rsidRPr="00385058" w:rsidRDefault="00385058" w:rsidP="00385058">
            <w:pPr>
              <w:rPr>
                <w:sz w:val="16"/>
                <w:szCs w:val="16"/>
              </w:rPr>
            </w:pPr>
            <w:r w:rsidRPr="00385058">
              <w:rPr>
                <w:sz w:val="16"/>
                <w:szCs w:val="16"/>
              </w:rPr>
              <w:t>INTERNATIONAL TELECOMMUNICATION UNION</w:t>
            </w:r>
          </w:p>
          <w:p w14:paraId="344D9913" w14:textId="77777777" w:rsidR="00385058" w:rsidRPr="00385058" w:rsidRDefault="00385058" w:rsidP="00385058">
            <w:pPr>
              <w:rPr>
                <w:b/>
                <w:bCs/>
                <w:sz w:val="26"/>
                <w:szCs w:val="26"/>
              </w:rPr>
            </w:pPr>
            <w:r w:rsidRPr="00385058">
              <w:rPr>
                <w:b/>
                <w:bCs/>
                <w:sz w:val="26"/>
                <w:szCs w:val="26"/>
              </w:rPr>
              <w:t>TELECOMMUNICATION</w:t>
            </w:r>
            <w:r w:rsidRPr="0038505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F635C3" w14:textId="77777777" w:rsidR="00385058" w:rsidRPr="00385058" w:rsidRDefault="00385058" w:rsidP="00385058">
            <w:pPr>
              <w:rPr>
                <w:sz w:val="20"/>
                <w:szCs w:val="20"/>
              </w:rPr>
            </w:pPr>
            <w:r w:rsidRPr="00385058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85058">
              <w:rPr>
                <w:sz w:val="20"/>
              </w:rPr>
              <w:t>2022</w:t>
            </w:r>
            <w:r w:rsidRPr="00385058">
              <w:rPr>
                <w:sz w:val="20"/>
                <w:szCs w:val="20"/>
              </w:rPr>
              <w:t>-</w:t>
            </w:r>
            <w:r w:rsidRPr="00385058">
              <w:rPr>
                <w:sz w:val="20"/>
              </w:rPr>
              <w:t>2024</w:t>
            </w:r>
            <w:bookmarkEnd w:id="3"/>
          </w:p>
        </w:tc>
        <w:tc>
          <w:tcPr>
            <w:tcW w:w="4184" w:type="dxa"/>
            <w:vAlign w:val="center"/>
          </w:tcPr>
          <w:p w14:paraId="437934BC" w14:textId="57F6E15A" w:rsidR="00385058" w:rsidRPr="00385058" w:rsidRDefault="00385058" w:rsidP="0038505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SG2-LS009</w:t>
            </w:r>
          </w:p>
        </w:tc>
      </w:tr>
      <w:tr w:rsidR="00385058" w:rsidRPr="00385058" w14:paraId="2F6C44BB" w14:textId="77777777" w:rsidTr="00385058">
        <w:trPr>
          <w:cantSplit/>
        </w:trPr>
        <w:tc>
          <w:tcPr>
            <w:tcW w:w="1104" w:type="dxa"/>
            <w:vMerge/>
          </w:tcPr>
          <w:p w14:paraId="5017E1A5" w14:textId="77777777" w:rsidR="00385058" w:rsidRPr="00385058" w:rsidRDefault="00385058" w:rsidP="00385058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3F386A42" w14:textId="77777777" w:rsidR="00385058" w:rsidRPr="00385058" w:rsidRDefault="00385058" w:rsidP="0038505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2512E5B" w14:textId="7F2F6306" w:rsidR="00385058" w:rsidRPr="00385058" w:rsidRDefault="00385058" w:rsidP="0038505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385058" w:rsidRPr="00385058" w14:paraId="6CB8F091" w14:textId="77777777" w:rsidTr="0038505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7959485" w14:textId="77777777" w:rsidR="00385058" w:rsidRPr="00385058" w:rsidRDefault="00385058" w:rsidP="0038505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06FA34E" w14:textId="77777777" w:rsidR="00385058" w:rsidRPr="00385058" w:rsidRDefault="00385058" w:rsidP="0038505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5D8E43F" w14:textId="77777777" w:rsidR="00385058" w:rsidRPr="00385058" w:rsidRDefault="00385058" w:rsidP="00385058">
            <w:pPr>
              <w:jc w:val="right"/>
              <w:rPr>
                <w:b/>
                <w:bCs/>
                <w:sz w:val="28"/>
                <w:szCs w:val="28"/>
              </w:rPr>
            </w:pPr>
            <w:r w:rsidRPr="0038505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85058" w:rsidRPr="00385058" w14:paraId="6C99D307" w14:textId="77777777" w:rsidTr="00385058">
        <w:trPr>
          <w:cantSplit/>
        </w:trPr>
        <w:tc>
          <w:tcPr>
            <w:tcW w:w="1545" w:type="dxa"/>
            <w:gridSpan w:val="2"/>
          </w:tcPr>
          <w:p w14:paraId="0DF1E6E9" w14:textId="77777777" w:rsidR="00385058" w:rsidRPr="00385058" w:rsidRDefault="00385058" w:rsidP="00385058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38505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434326B" w14:textId="3530236C" w:rsidR="00385058" w:rsidRPr="00385058" w:rsidRDefault="00385058" w:rsidP="00385058">
            <w:r w:rsidRPr="00385058">
              <w:t>6/2</w:t>
            </w:r>
          </w:p>
        </w:tc>
        <w:tc>
          <w:tcPr>
            <w:tcW w:w="4184" w:type="dxa"/>
          </w:tcPr>
          <w:p w14:paraId="317EE812" w14:textId="77777777" w:rsidR="00385058" w:rsidRPr="00385058" w:rsidRDefault="00385058" w:rsidP="00385058">
            <w:pPr>
              <w:jc w:val="right"/>
            </w:pPr>
          </w:p>
        </w:tc>
      </w:tr>
      <w:tr w:rsidR="00385058" w:rsidRPr="00385058" w14:paraId="44D37801" w14:textId="77777777" w:rsidTr="00385058">
        <w:trPr>
          <w:cantSplit/>
        </w:trPr>
        <w:tc>
          <w:tcPr>
            <w:tcW w:w="9639" w:type="dxa"/>
            <w:gridSpan w:val="7"/>
          </w:tcPr>
          <w:p w14:paraId="6441A13C" w14:textId="55EC6C8B" w:rsidR="00385058" w:rsidRPr="00385058" w:rsidRDefault="00543D92" w:rsidP="00385058">
            <w:pPr>
              <w:jc w:val="center"/>
              <w:rPr>
                <w:b/>
                <w:bCs/>
              </w:rPr>
            </w:pPr>
            <w:bookmarkStart w:id="7" w:name="ddoctype"/>
            <w:bookmarkEnd w:id="5"/>
            <w:bookmarkEnd w:id="6"/>
            <w:r>
              <w:rPr>
                <w:b/>
                <w:bCs/>
              </w:rPr>
              <w:t>(</w:t>
            </w:r>
            <w:r w:rsidR="00385058" w:rsidRPr="00385058">
              <w:rPr>
                <w:b/>
                <w:bCs/>
              </w:rPr>
              <w:t xml:space="preserve">Ref: </w:t>
            </w:r>
            <w:hyperlink r:id="rId10" w:history="1">
              <w:r w:rsidR="00385058" w:rsidRPr="00543D92">
                <w:rPr>
                  <w:rStyle w:val="Hyperlink"/>
                  <w:rFonts w:ascii="Times New Roman" w:hAnsi="Times New Roman"/>
                  <w:b/>
                  <w:bCs/>
                </w:rPr>
                <w:t>SG2-TD060/GEN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85058" w:rsidRPr="00385058" w14:paraId="437A1A91" w14:textId="77777777" w:rsidTr="00385058">
        <w:trPr>
          <w:cantSplit/>
        </w:trPr>
        <w:tc>
          <w:tcPr>
            <w:tcW w:w="1545" w:type="dxa"/>
            <w:gridSpan w:val="2"/>
          </w:tcPr>
          <w:p w14:paraId="7FAF85D7" w14:textId="77777777" w:rsidR="00385058" w:rsidRPr="00385058" w:rsidRDefault="00385058" w:rsidP="00385058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38505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0BAE9440" w14:textId="12CBA507" w:rsidR="00385058" w:rsidRPr="00385058" w:rsidRDefault="00385058" w:rsidP="00385058">
            <w:r w:rsidRPr="00385058">
              <w:t>ITU-T Study Group 2</w:t>
            </w:r>
          </w:p>
        </w:tc>
      </w:tr>
      <w:tr w:rsidR="00385058" w:rsidRPr="00385058" w14:paraId="67785545" w14:textId="77777777" w:rsidTr="0038505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E59F2CF" w14:textId="77777777" w:rsidR="00385058" w:rsidRPr="00385058" w:rsidRDefault="00385058" w:rsidP="00385058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38505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1BC4C9A4" w14:textId="2986B943" w:rsidR="00385058" w:rsidRPr="00385058" w:rsidRDefault="00385058" w:rsidP="00385058">
            <w:r w:rsidRPr="00385058">
              <w:t>LS on progress about intelligence levels evaluation of AITOM in Q6/2</w:t>
            </w:r>
          </w:p>
        </w:tc>
      </w:tr>
      <w:bookmarkEnd w:id="2"/>
      <w:bookmarkEnd w:id="9"/>
      <w:tr w:rsidR="00CD6848" w14:paraId="7DB60261" w14:textId="77777777" w:rsidTr="00385058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7DB60260" w14:textId="77777777" w:rsidR="00CD6848" w:rsidRPr="00AD2E31" w:rsidRDefault="00CD6848" w:rsidP="00515290">
            <w:pPr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CD6848" w14:paraId="7DB60264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2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DB60263" w14:textId="77777777" w:rsidR="00CD6848" w:rsidRPr="00AD2E31" w:rsidRDefault="008E6658" w:rsidP="00735D0B">
            <w:pPr>
              <w:pStyle w:val="LSForAction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CD6848" w:rsidRPr="00AF7586" w14:paraId="7DB6026A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8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DB60269" w14:textId="4C128892" w:rsidR="00CD6848" w:rsidRPr="00AF7586" w:rsidRDefault="00E63B12" w:rsidP="00B23181">
            <w:pPr>
              <w:rPr>
                <w:lang w:val="fr-CH" w:eastAsia="zh-CN"/>
              </w:rPr>
            </w:pPr>
            <w:r>
              <w:rPr>
                <w:lang w:val="fr-CH"/>
              </w:rPr>
              <w:t>ITU-T SG13</w:t>
            </w:r>
            <w:r w:rsidR="00B23181" w:rsidRPr="00B23181">
              <w:rPr>
                <w:lang w:val="fr-CH"/>
              </w:rPr>
              <w:t xml:space="preserve"> </w:t>
            </w:r>
            <w:r w:rsidR="00385058">
              <w:rPr>
                <w:lang w:val="fr-CH"/>
              </w:rPr>
              <w:t>(</w:t>
            </w:r>
            <w:r w:rsidR="006B1F14" w:rsidRPr="006B1F14">
              <w:rPr>
                <w:lang w:val="fr-CH"/>
              </w:rPr>
              <w:t>Q20</w:t>
            </w:r>
            <w:r w:rsidR="00385058">
              <w:rPr>
                <w:lang w:val="fr-CH"/>
              </w:rPr>
              <w:t xml:space="preserve">/13), </w:t>
            </w:r>
            <w:r w:rsidR="00B23181" w:rsidRPr="00B23181">
              <w:rPr>
                <w:lang w:val="fr-CH"/>
              </w:rPr>
              <w:t>FG-AN, TM Forum AN, ETSI ISG ENI, 3GPP SA5</w:t>
            </w:r>
          </w:p>
        </w:tc>
      </w:tr>
      <w:tr w:rsidR="00CD6848" w:rsidRPr="00A92F34" w14:paraId="7DB6026D" w14:textId="77777777" w:rsidTr="00385058">
        <w:trPr>
          <w:cantSplit/>
          <w:trHeight w:val="357"/>
        </w:trPr>
        <w:tc>
          <w:tcPr>
            <w:tcW w:w="2127" w:type="dxa"/>
            <w:gridSpan w:val="4"/>
          </w:tcPr>
          <w:p w14:paraId="7DB6026B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DB6026C" w14:textId="0EB748D0" w:rsidR="00CD6848" w:rsidRPr="00AD2E31" w:rsidRDefault="00EF7133" w:rsidP="00A92F34">
            <w:r>
              <w:rPr>
                <w:rFonts w:eastAsia="MS Mincho"/>
                <w:bCs/>
              </w:rPr>
              <w:t>ITU-T Study Group 2 meeting (Geneva, 20 May 2022)</w:t>
            </w:r>
          </w:p>
        </w:tc>
      </w:tr>
      <w:tr w:rsidR="00CD6848" w14:paraId="7DB60270" w14:textId="77777777" w:rsidTr="00385058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DB6026E" w14:textId="77777777" w:rsidR="00CD6848" w:rsidRPr="00AD2E31" w:rsidRDefault="00CD6848" w:rsidP="00515290">
            <w:pPr>
              <w:rPr>
                <w:b/>
                <w:bCs/>
              </w:rPr>
            </w:pPr>
            <w:r w:rsidRPr="00AD2E31"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7DB6026F" w14:textId="77777777" w:rsidR="00CD6848" w:rsidRPr="00AD2E31" w:rsidRDefault="00B12E52" w:rsidP="00A52372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EE6CA7" w:rsidRPr="0049090D" w14:paraId="7DB60274" w14:textId="77777777" w:rsidTr="00385058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DB60271" w14:textId="77777777" w:rsidR="00EE6CA7" w:rsidRPr="00136DDD" w:rsidRDefault="00EE6CA7" w:rsidP="00EE6CA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507BA4F" w14:textId="77777777" w:rsidR="00385058" w:rsidRDefault="00385058" w:rsidP="00385058">
            <w:r>
              <w:t>WANG Yanchuan</w:t>
            </w:r>
          </w:p>
          <w:p w14:paraId="24834B75" w14:textId="77777777" w:rsidR="00385058" w:rsidRDefault="00385058" w:rsidP="00385058">
            <w:pPr>
              <w:spacing w:before="0"/>
            </w:pPr>
            <w:r>
              <w:t>China Telecom</w:t>
            </w:r>
          </w:p>
          <w:p w14:paraId="7DB60272" w14:textId="5BF28A6A" w:rsidR="00EE6CA7" w:rsidRPr="00BF5CD6" w:rsidRDefault="00385058" w:rsidP="00385058">
            <w:pPr>
              <w:spacing w:before="0"/>
            </w:pPr>
            <w: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75242B" w14:textId="77777777" w:rsidR="00385058" w:rsidRDefault="00385058" w:rsidP="00385058">
            <w:r>
              <w:t xml:space="preserve">Tel: </w:t>
            </w:r>
            <w:r>
              <w:tab/>
              <w:t>+86 10 58501695</w:t>
            </w:r>
          </w:p>
          <w:p w14:paraId="7DB60273" w14:textId="1F2851D0" w:rsidR="00EE6CA7" w:rsidRPr="00AD2E31" w:rsidRDefault="00385058" w:rsidP="00385058">
            <w:pPr>
              <w:spacing w:before="0"/>
            </w:pPr>
            <w:r>
              <w:t xml:space="preserve">Email: </w:t>
            </w:r>
            <w:hyperlink r:id="rId11" w:history="1">
              <w:r w:rsidRPr="00387901">
                <w:rPr>
                  <w:rStyle w:val="Hyperlink"/>
                  <w:rFonts w:ascii="Times New Roman" w:hAnsi="Times New Roman"/>
                </w:rPr>
                <w:t>wangych@chinatelecom.cn</w:t>
              </w:r>
            </w:hyperlink>
            <w:r>
              <w:t xml:space="preserve"> </w:t>
            </w:r>
          </w:p>
        </w:tc>
      </w:tr>
    </w:tbl>
    <w:p w14:paraId="7DB60275" w14:textId="77777777" w:rsidR="00BF5CD6" w:rsidRDefault="00BF5CD6" w:rsidP="00AF7586">
      <w:pPr>
        <w:spacing w:before="0"/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A52372" w:rsidRPr="00BD4149" w14:paraId="7DB6027B" w14:textId="77777777" w:rsidTr="00385058">
        <w:trPr>
          <w:cantSplit/>
          <w:trHeight w:val="1022"/>
        </w:trPr>
        <w:tc>
          <w:tcPr>
            <w:tcW w:w="1641" w:type="dxa"/>
          </w:tcPr>
          <w:p w14:paraId="7DB60279" w14:textId="77777777" w:rsidR="00A52372" w:rsidRPr="00BD4149" w:rsidRDefault="00A52372" w:rsidP="00DF038C">
            <w:pPr>
              <w:rPr>
                <w:b/>
                <w:bCs/>
                <w:highlight w:val="yellow"/>
              </w:rPr>
            </w:pPr>
            <w:r w:rsidRPr="00BD4149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7DB6027A" w14:textId="5D71B050" w:rsidR="00A52372" w:rsidRPr="00E63B12" w:rsidRDefault="00A52372" w:rsidP="00385058">
            <w:pPr>
              <w:rPr>
                <w:lang w:eastAsia="zh-CN"/>
              </w:rPr>
            </w:pPr>
            <w:r w:rsidRPr="00BD4149">
              <w:rPr>
                <w:lang w:eastAsia="zh-CN"/>
              </w:rPr>
              <w:t xml:space="preserve">This </w:t>
            </w:r>
            <w:r w:rsidR="00385058">
              <w:rPr>
                <w:lang w:eastAsia="zh-CN"/>
              </w:rPr>
              <w:t>Liaison Statement</w:t>
            </w:r>
            <w:r w:rsidR="008C786A">
              <w:rPr>
                <w:lang w:eastAsia="zh-CN"/>
              </w:rPr>
              <w:t xml:space="preserve"> </w:t>
            </w:r>
            <w:r w:rsidR="00385058">
              <w:rPr>
                <w:lang w:eastAsia="zh-CN"/>
              </w:rPr>
              <w:t xml:space="preserve">informs </w:t>
            </w:r>
            <w:r w:rsidR="00E63B12" w:rsidRPr="00E40CC5">
              <w:t xml:space="preserve">ITU-T SG13 </w:t>
            </w:r>
            <w:r w:rsidR="00385058">
              <w:t>(</w:t>
            </w:r>
            <w:r w:rsidR="006B1F14" w:rsidRPr="00E40CC5">
              <w:t>Q20</w:t>
            </w:r>
            <w:r w:rsidR="00385058">
              <w:t xml:space="preserve">/13), </w:t>
            </w:r>
            <w:r w:rsidR="00E63B12" w:rsidRPr="00E40CC5">
              <w:t>FG-AN, TM Forum AN, ETSI ISG ENI</w:t>
            </w:r>
            <w:r w:rsidR="00385058">
              <w:t xml:space="preserve"> and</w:t>
            </w:r>
            <w:r w:rsidR="00E63B12" w:rsidRPr="00E40CC5">
              <w:t xml:space="preserve"> 3GPP SA5 </w:t>
            </w:r>
            <w:r w:rsidR="008E6658">
              <w:rPr>
                <w:lang w:eastAsia="zh-CN"/>
              </w:rPr>
              <w:t>abo</w:t>
            </w:r>
            <w:r w:rsidR="002F293B">
              <w:rPr>
                <w:lang w:eastAsia="zh-CN"/>
              </w:rPr>
              <w:t>ut</w:t>
            </w:r>
            <w:r w:rsidR="00E63B12">
              <w:rPr>
                <w:lang w:eastAsia="zh-CN"/>
              </w:rPr>
              <w:t xml:space="preserve"> </w:t>
            </w:r>
            <w:r w:rsidR="00B617EA" w:rsidRPr="00B617EA">
              <w:rPr>
                <w:lang w:eastAsia="zh-CN"/>
              </w:rPr>
              <w:t xml:space="preserve">progress </w:t>
            </w:r>
            <w:r w:rsidR="00B617EA">
              <w:rPr>
                <w:rFonts w:hint="eastAsia"/>
                <w:lang w:eastAsia="zh-CN"/>
              </w:rPr>
              <w:t>in</w:t>
            </w:r>
            <w:r w:rsidR="00B617EA">
              <w:rPr>
                <w:lang w:eastAsia="zh-CN"/>
              </w:rPr>
              <w:t xml:space="preserve"> intelligence levels evaluation of AITOM, including </w:t>
            </w:r>
            <w:r w:rsidR="006A1489">
              <w:rPr>
                <w:lang w:val="en-US" w:eastAsia="zh-CN"/>
              </w:rPr>
              <w:t>progress</w:t>
            </w:r>
            <w:r w:rsidR="00E63B12">
              <w:rPr>
                <w:rFonts w:hint="eastAsia"/>
                <w:lang w:eastAsia="zh-CN"/>
              </w:rPr>
              <w:t xml:space="preserve"> </w:t>
            </w:r>
            <w:r w:rsidR="00E63B12">
              <w:t>of</w:t>
            </w:r>
            <w:r w:rsidR="00FC67B4">
              <w:t xml:space="preserve"> </w:t>
            </w:r>
            <w:r w:rsidR="00E63B12" w:rsidRPr="00475D08">
              <w:t>M.</w:t>
            </w:r>
            <w:r w:rsidR="00E63B12">
              <w:rPr>
                <w:lang w:val="en-US"/>
              </w:rPr>
              <w:t>il-AITOM</w:t>
            </w:r>
            <w:r w:rsidR="00E63B12" w:rsidRPr="00475D08">
              <w:t xml:space="preserve"> </w:t>
            </w:r>
            <w:r w:rsidR="00E63B12">
              <w:t>“</w:t>
            </w:r>
            <w:r w:rsidR="00E63B12" w:rsidRPr="00801AC1">
              <w:t>Intelligence Levels of AI enhanced Telecom Operation and Management</w:t>
            </w:r>
            <w:r w:rsidR="00E63B12">
              <w:t>”</w:t>
            </w:r>
            <w:r w:rsidR="00554776">
              <w:t xml:space="preserve"> and </w:t>
            </w:r>
            <w:r w:rsidR="00554776" w:rsidRPr="0044619A">
              <w:t xml:space="preserve">initiation of new work item </w:t>
            </w:r>
            <w:proofErr w:type="spellStart"/>
            <w:r w:rsidR="00554776" w:rsidRPr="009E698E">
              <w:rPr>
                <w:lang w:eastAsia="zh-CN"/>
              </w:rPr>
              <w:t>M.</w:t>
            </w:r>
            <w:r w:rsidR="00554776" w:rsidRPr="009E698E">
              <w:rPr>
                <w:rFonts w:hint="eastAsia"/>
                <w:lang w:eastAsia="zh-CN"/>
              </w:rPr>
              <w:t>ilef</w:t>
            </w:r>
            <w:proofErr w:type="spellEnd"/>
            <w:r w:rsidR="00554776" w:rsidRPr="009E698E">
              <w:rPr>
                <w:rFonts w:hint="eastAsia"/>
                <w:lang w:eastAsia="zh-CN"/>
              </w:rPr>
              <w:t>-AITOM</w:t>
            </w:r>
            <w:r w:rsidR="00554776">
              <w:rPr>
                <w:lang w:eastAsia="zh-CN"/>
              </w:rPr>
              <w:t xml:space="preserve"> </w:t>
            </w:r>
            <w:r w:rsidR="00554776" w:rsidRPr="009E698E">
              <w:rPr>
                <w:lang w:eastAsia="zh-CN"/>
              </w:rPr>
              <w:t>“</w:t>
            </w:r>
            <w:r w:rsidR="00554776" w:rsidRPr="009E698E">
              <w:rPr>
                <w:rFonts w:hint="eastAsia"/>
                <w:lang w:eastAsia="zh-CN"/>
              </w:rPr>
              <w:t>Intelligence levels evaluation framework of AI enhanced Telecom Operation and Management</w:t>
            </w:r>
            <w:r w:rsidR="00554776">
              <w:rPr>
                <w:lang w:eastAsia="zh-CN"/>
              </w:rPr>
              <w:t>”</w:t>
            </w:r>
            <w:r w:rsidR="00E63B12">
              <w:rPr>
                <w:rFonts w:hint="eastAsia"/>
                <w:lang w:eastAsia="zh-CN"/>
              </w:rPr>
              <w:t>.</w:t>
            </w:r>
          </w:p>
        </w:tc>
      </w:tr>
    </w:tbl>
    <w:p w14:paraId="238CAE89" w14:textId="586D22F4" w:rsidR="006A1489" w:rsidRDefault="006A1489" w:rsidP="00B00788">
      <w:pPr>
        <w:spacing w:before="240"/>
        <w:rPr>
          <w:lang w:eastAsia="zh-CN"/>
        </w:rPr>
      </w:pPr>
      <w:r>
        <w:rPr>
          <w:rFonts w:hint="eastAsia"/>
          <w:lang w:eastAsia="ko-KR"/>
        </w:rPr>
        <w:t xml:space="preserve">ITU-T </w:t>
      </w:r>
      <w:r>
        <w:t xml:space="preserve">Study Group 2 Question </w:t>
      </w:r>
      <w:r>
        <w:rPr>
          <w:rFonts w:hint="eastAsia"/>
          <w:lang w:eastAsia="zh-CN"/>
        </w:rPr>
        <w:t>6</w:t>
      </w:r>
      <w:r w:rsidR="00385058">
        <w:rPr>
          <w:lang w:eastAsia="zh-CN"/>
        </w:rPr>
        <w:t>/2</w:t>
      </w:r>
      <w:r>
        <w:t xml:space="preserve"> </w:t>
      </w:r>
      <w:r>
        <w:rPr>
          <w:lang w:eastAsia="zh-CN"/>
        </w:rPr>
        <w:t xml:space="preserve">would like to inform </w:t>
      </w:r>
      <w:r w:rsidRPr="00E40CC5">
        <w:t xml:space="preserve">ITU-T SG13 </w:t>
      </w:r>
      <w:r w:rsidR="00385058">
        <w:t>(</w:t>
      </w:r>
      <w:r w:rsidRPr="00E40CC5">
        <w:t>Q20</w:t>
      </w:r>
      <w:r w:rsidR="00385058">
        <w:t>/13),</w:t>
      </w:r>
      <w:r w:rsidRPr="00E40CC5">
        <w:t xml:space="preserve"> FG-AN, TM Forum AN, ETSI ISG ENI</w:t>
      </w:r>
      <w:r w:rsidR="00B67921" w:rsidRPr="00E40CC5">
        <w:t xml:space="preserve"> and</w:t>
      </w:r>
      <w:r w:rsidRPr="00E40CC5">
        <w:t xml:space="preserve"> 3GPP SA5</w:t>
      </w:r>
      <w:r>
        <w:rPr>
          <w:lang w:eastAsia="zh-CN"/>
        </w:rPr>
        <w:t xml:space="preserve"> about the </w:t>
      </w:r>
      <w:r w:rsidRPr="00B617EA">
        <w:rPr>
          <w:lang w:eastAsia="zh-CN"/>
        </w:rPr>
        <w:t xml:space="preserve">progress </w:t>
      </w:r>
      <w:r w:rsidR="00B67921">
        <w:t>of intelligence l</w:t>
      </w:r>
      <w:r w:rsidR="00B67921" w:rsidRPr="00214CCE">
        <w:t>evels evaluation of AITOM</w:t>
      </w:r>
      <w:r>
        <w:rPr>
          <w:lang w:eastAsia="zh-CN"/>
        </w:rPr>
        <w:t>.</w:t>
      </w:r>
    </w:p>
    <w:p w14:paraId="7DB6027C" w14:textId="3ED5D42F" w:rsidR="00A92F34" w:rsidRDefault="006A1489" w:rsidP="00385058">
      <w:pPr>
        <w:rPr>
          <w:lang w:eastAsia="zh-CN"/>
        </w:rPr>
      </w:pPr>
      <w:r>
        <w:rPr>
          <w:lang w:eastAsia="zh-CN"/>
        </w:rPr>
        <w:t>During</w:t>
      </w:r>
      <w:r w:rsidR="00CA25F7">
        <w:rPr>
          <w:lang w:eastAsia="zh-CN"/>
        </w:rPr>
        <w:t xml:space="preserve"> </w:t>
      </w:r>
      <w:r w:rsidR="00CA25F7">
        <w:rPr>
          <w:rFonts w:hint="eastAsia"/>
          <w:lang w:eastAsia="ko-KR"/>
        </w:rPr>
        <w:t xml:space="preserve">ITU-T </w:t>
      </w:r>
      <w:r>
        <w:t xml:space="preserve">Study Group 2 meeting </w:t>
      </w:r>
      <w:r w:rsidR="00385058">
        <w:t xml:space="preserve">(Geneva, </w:t>
      </w:r>
      <w:r>
        <w:t>16-20 May 2022</w:t>
      </w:r>
      <w:r w:rsidR="00385058">
        <w:t>)</w:t>
      </w:r>
      <w:r w:rsidR="00CA25F7">
        <w:t>,</w:t>
      </w:r>
      <w:r w:rsidR="00385058">
        <w:t xml:space="preserve"> a</w:t>
      </w:r>
      <w:r w:rsidR="00CA25F7">
        <w:rPr>
          <w:lang w:eastAsia="zh-CN"/>
        </w:rPr>
        <w:t xml:space="preserve"> </w:t>
      </w:r>
      <w:r w:rsidR="00B617EA">
        <w:rPr>
          <w:lang w:val="en-US"/>
        </w:rPr>
        <w:t xml:space="preserve">new baseline of </w:t>
      </w:r>
      <w:r w:rsidR="00B617EA" w:rsidRPr="00475D08">
        <w:t>M.</w:t>
      </w:r>
      <w:r w:rsidR="00B617EA">
        <w:rPr>
          <w:lang w:val="en-US"/>
        </w:rPr>
        <w:t>il-AITOM</w:t>
      </w:r>
      <w:r w:rsidR="00B617EA" w:rsidRPr="00A91864">
        <w:rPr>
          <w:lang w:val="en-US"/>
        </w:rPr>
        <w:t xml:space="preserve"> </w:t>
      </w:r>
      <w:r w:rsidR="00B617EA">
        <w:t>“</w:t>
      </w:r>
      <w:r w:rsidR="00B617EA" w:rsidRPr="00801AC1">
        <w:t>Intelligence Levels of AI enhanced Telecom Operation and Management</w:t>
      </w:r>
      <w:r w:rsidR="00B617EA">
        <w:t xml:space="preserve">” </w:t>
      </w:r>
      <w:r w:rsidR="00385058">
        <w:t>was</w:t>
      </w:r>
      <w:r w:rsidR="00B617EA">
        <w:t xml:space="preserve"> provided</w:t>
      </w:r>
      <w:r w:rsidR="00B67921">
        <w:t>, and a</w:t>
      </w:r>
      <w:r w:rsidR="00B67921">
        <w:rPr>
          <w:lang w:eastAsia="zh-CN"/>
        </w:rPr>
        <w:t xml:space="preserve"> new work item</w:t>
      </w:r>
      <w:r w:rsidR="00B67921" w:rsidRPr="00B617EA">
        <w:rPr>
          <w:lang w:eastAsia="zh-CN"/>
        </w:rPr>
        <w:t xml:space="preserve"> </w:t>
      </w:r>
      <w:proofErr w:type="spellStart"/>
      <w:r w:rsidR="00B67921">
        <w:rPr>
          <w:lang w:eastAsia="zh-CN"/>
        </w:rPr>
        <w:t>M.</w:t>
      </w:r>
      <w:r w:rsidR="00B67921">
        <w:rPr>
          <w:rFonts w:hint="eastAsia"/>
          <w:lang w:eastAsia="zh-CN"/>
        </w:rPr>
        <w:t>ilef</w:t>
      </w:r>
      <w:proofErr w:type="spellEnd"/>
      <w:r w:rsidR="00B67921">
        <w:rPr>
          <w:rFonts w:hint="eastAsia"/>
          <w:lang w:eastAsia="zh-CN"/>
        </w:rPr>
        <w:t>-AITOM</w:t>
      </w:r>
      <w:r w:rsidR="00B67921" w:rsidRPr="002F293B">
        <w:rPr>
          <w:lang w:eastAsia="zh-CN"/>
        </w:rPr>
        <w:t xml:space="preserve"> </w:t>
      </w:r>
      <w:r w:rsidR="00B67921" w:rsidRPr="003D638F">
        <w:rPr>
          <w:lang w:eastAsia="zh-CN"/>
        </w:rPr>
        <w:t>"</w:t>
      </w:r>
      <w:r w:rsidR="00B67921">
        <w:rPr>
          <w:rFonts w:hint="eastAsia"/>
          <w:lang w:eastAsia="zh-CN"/>
        </w:rPr>
        <w:t>Intelligence levels evaluation framework of AI enhanced Telecom Operation and Management</w:t>
      </w:r>
      <w:r w:rsidR="00B67921" w:rsidRPr="003D638F">
        <w:rPr>
          <w:lang w:eastAsia="zh-CN"/>
        </w:rPr>
        <w:t>"</w:t>
      </w:r>
      <w:r w:rsidR="00B67921">
        <w:rPr>
          <w:rFonts w:hint="eastAsia"/>
          <w:lang w:eastAsia="zh-CN"/>
        </w:rPr>
        <w:t xml:space="preserve"> </w:t>
      </w:r>
      <w:r w:rsidR="00385058">
        <w:rPr>
          <w:lang w:val="en-US" w:eastAsia="zh-CN"/>
        </w:rPr>
        <w:t>was</w:t>
      </w:r>
      <w:r w:rsidR="00B67921">
        <w:rPr>
          <w:lang w:val="en-US" w:eastAsia="zh-CN"/>
        </w:rPr>
        <w:t xml:space="preserve"> initialized.</w:t>
      </w:r>
      <w:r w:rsidR="00B617EA">
        <w:t xml:space="preserve"> M.il-AITOM provides </w:t>
      </w:r>
      <w:r w:rsidR="00B617EA" w:rsidRPr="00E63B12">
        <w:t>definition and classification rules, evaluated object, general architecture of intelligence levels evaluation</w:t>
      </w:r>
      <w:r w:rsidR="00B617EA">
        <w:t xml:space="preserve"> and</w:t>
      </w:r>
      <w:r w:rsidR="00B617EA" w:rsidRPr="00E63B12">
        <w:t xml:space="preserve"> </w:t>
      </w:r>
      <w:r w:rsidR="00B617EA">
        <w:t xml:space="preserve">a </w:t>
      </w:r>
      <w:r w:rsidR="00B617EA" w:rsidRPr="00E63B12">
        <w:t>typical use case</w:t>
      </w:r>
      <w:r w:rsidR="00B67921">
        <w:t xml:space="preserve">, while </w:t>
      </w:r>
      <w:proofErr w:type="spellStart"/>
      <w:r w:rsidR="00B67921">
        <w:t>M.ilef</w:t>
      </w:r>
      <w:proofErr w:type="spellEnd"/>
      <w:r w:rsidR="00B67921">
        <w:t>-AITOM</w:t>
      </w:r>
      <w:r w:rsidR="00CA25F7">
        <w:rPr>
          <w:lang w:eastAsia="zh-CN"/>
        </w:rPr>
        <w:t xml:space="preserve"> </w:t>
      </w:r>
      <w:r w:rsidR="00B67921">
        <w:rPr>
          <w:lang w:eastAsia="zh-CN"/>
        </w:rPr>
        <w:t xml:space="preserve">provides </w:t>
      </w:r>
      <w:r w:rsidR="00A92F34">
        <w:rPr>
          <w:rFonts w:hint="eastAsia"/>
          <w:lang w:eastAsia="zh-CN"/>
        </w:rPr>
        <w:t xml:space="preserve">the </w:t>
      </w:r>
      <w:r w:rsidR="00A92F34">
        <w:rPr>
          <w:lang w:eastAsia="zh-CN"/>
        </w:rPr>
        <w:t xml:space="preserve">intelligence levels evaluation </w:t>
      </w:r>
      <w:r w:rsidR="00A92F34">
        <w:rPr>
          <w:rFonts w:hint="eastAsia"/>
          <w:lang w:eastAsia="zh-CN"/>
        </w:rPr>
        <w:t>framework</w:t>
      </w:r>
      <w:r w:rsidR="00A92F34">
        <w:rPr>
          <w:lang w:eastAsia="zh-CN"/>
        </w:rPr>
        <w:t xml:space="preserve"> of </w:t>
      </w:r>
      <w:r w:rsidR="00B648BC">
        <w:rPr>
          <w:lang w:eastAsia="zh-CN"/>
        </w:rPr>
        <w:t>AITOM</w:t>
      </w:r>
      <w:r w:rsidR="00A92F34">
        <w:rPr>
          <w:lang w:eastAsia="zh-CN"/>
        </w:rPr>
        <w:t xml:space="preserve">, including </w:t>
      </w:r>
      <w:r w:rsidR="00A92F34">
        <w:rPr>
          <w:rFonts w:hint="eastAsia"/>
          <w:lang w:eastAsia="zh-CN"/>
        </w:rPr>
        <w:t>layered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 xml:space="preserve">framework, detailed </w:t>
      </w:r>
      <w:r w:rsidR="00A92F34">
        <w:rPr>
          <w:lang w:eastAsia="zh-CN"/>
        </w:rPr>
        <w:t>definition</w:t>
      </w:r>
      <w:r w:rsidR="00A92F34">
        <w:rPr>
          <w:rFonts w:hint="eastAsia"/>
          <w:lang w:eastAsia="zh-CN"/>
        </w:rPr>
        <w:t>s of each layer,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>method, and evaluation</w:t>
      </w:r>
      <w:r w:rsidR="00A92F34" w:rsidRPr="0081722B">
        <w:rPr>
          <w:rFonts w:eastAsia="Malgun Gothic"/>
        </w:rPr>
        <w:t xml:space="preserve"> </w:t>
      </w:r>
      <w:r w:rsidR="00A92F34">
        <w:rPr>
          <w:rFonts w:hint="eastAsia"/>
          <w:lang w:eastAsia="zh-CN"/>
        </w:rPr>
        <w:t>process</w:t>
      </w:r>
      <w:r w:rsidR="00B617EA">
        <w:rPr>
          <w:lang w:eastAsia="zh-CN"/>
        </w:rPr>
        <w:t>.</w:t>
      </w:r>
      <w:r w:rsidR="00E63B12">
        <w:rPr>
          <w:lang w:eastAsia="zh-CN"/>
        </w:rPr>
        <w:t xml:space="preserve"> </w:t>
      </w:r>
    </w:p>
    <w:p w14:paraId="7DB6027E" w14:textId="3D5D10B3" w:rsidR="00AF719A" w:rsidRPr="0030120C" w:rsidRDefault="000F51F5" w:rsidP="00385058">
      <w:pPr>
        <w:rPr>
          <w:rFonts w:eastAsia="Batang"/>
          <w:szCs w:val="20"/>
          <w:lang w:val="en-US" w:eastAsia="zh-CN"/>
        </w:rPr>
      </w:pPr>
      <w:r>
        <w:rPr>
          <w:rFonts w:eastAsia="Batang"/>
          <w:szCs w:val="20"/>
          <w:lang w:eastAsia="zh-CN"/>
        </w:rPr>
        <w:t xml:space="preserve">ITU-T </w:t>
      </w:r>
      <w:r w:rsidR="00FC67B4">
        <w:t xml:space="preserve">Study Group 2 </w:t>
      </w:r>
      <w:r w:rsidR="008C786A">
        <w:t>Question</w:t>
      </w:r>
      <w:r w:rsidR="008C786A">
        <w:rPr>
          <w:rFonts w:eastAsia="Batang"/>
          <w:szCs w:val="20"/>
          <w:lang w:eastAsia="zh-CN"/>
        </w:rPr>
        <w:t xml:space="preserve"> </w:t>
      </w:r>
      <w:r w:rsidR="00A92F34">
        <w:rPr>
          <w:rFonts w:hint="eastAsia"/>
          <w:szCs w:val="20"/>
          <w:lang w:eastAsia="zh-CN"/>
        </w:rPr>
        <w:t>6</w:t>
      </w:r>
      <w:r w:rsidR="00385058">
        <w:rPr>
          <w:szCs w:val="20"/>
          <w:lang w:eastAsia="zh-CN"/>
        </w:rPr>
        <w:t>/2</w:t>
      </w:r>
      <w:r w:rsidR="00AF719A" w:rsidRPr="00AF719A">
        <w:rPr>
          <w:rFonts w:eastAsia="Batang" w:hint="eastAsia"/>
          <w:szCs w:val="20"/>
          <w:lang w:eastAsia="zh-CN"/>
        </w:rPr>
        <w:t xml:space="preserve"> </w:t>
      </w:r>
      <w:r w:rsidR="00CC7C9E">
        <w:rPr>
          <w:rFonts w:eastAsia="Batang"/>
          <w:szCs w:val="20"/>
          <w:lang w:eastAsia="zh-CN"/>
        </w:rPr>
        <w:t xml:space="preserve">appreciates the information you have provided in previous Liaisons and </w:t>
      </w:r>
      <w:r w:rsidR="00AF719A" w:rsidRPr="00AF719A">
        <w:rPr>
          <w:rFonts w:eastAsia="Batang"/>
          <w:szCs w:val="20"/>
          <w:lang w:eastAsia="zh-CN"/>
        </w:rPr>
        <w:t xml:space="preserve">is </w:t>
      </w:r>
      <w:r w:rsidR="00AF719A" w:rsidRPr="00AF719A">
        <w:rPr>
          <w:rFonts w:eastAsia="Batang" w:hint="eastAsia"/>
          <w:szCs w:val="20"/>
          <w:lang w:eastAsia="zh-CN"/>
        </w:rPr>
        <w:t xml:space="preserve">looking forward to </w:t>
      </w:r>
      <w:r w:rsidR="00C57485">
        <w:rPr>
          <w:rFonts w:eastAsia="Batang"/>
          <w:szCs w:val="20"/>
          <w:lang w:eastAsia="zh-CN"/>
        </w:rPr>
        <w:t xml:space="preserve">your feedback or comments on </w:t>
      </w:r>
      <w:r w:rsidR="00CC7C9E">
        <w:rPr>
          <w:rFonts w:eastAsia="Batang"/>
          <w:szCs w:val="20"/>
          <w:lang w:eastAsia="zh-CN"/>
        </w:rPr>
        <w:t xml:space="preserve">progress of the two </w:t>
      </w:r>
      <w:r w:rsidR="00C57485">
        <w:rPr>
          <w:rFonts w:eastAsia="Batang"/>
          <w:szCs w:val="20"/>
          <w:lang w:eastAsia="zh-CN"/>
        </w:rPr>
        <w:t xml:space="preserve">draft </w:t>
      </w:r>
      <w:r w:rsidR="00B67921">
        <w:rPr>
          <w:rFonts w:eastAsia="Batang"/>
          <w:szCs w:val="20"/>
          <w:lang w:eastAsia="zh-CN"/>
        </w:rPr>
        <w:t>R</w:t>
      </w:r>
      <w:r w:rsidR="00C57485">
        <w:rPr>
          <w:rFonts w:eastAsia="Batang"/>
          <w:szCs w:val="20"/>
          <w:lang w:eastAsia="zh-CN"/>
        </w:rPr>
        <w:t>ecommen</w:t>
      </w:r>
      <w:r w:rsidR="00BB1B2D">
        <w:rPr>
          <w:rFonts w:eastAsia="Batang"/>
          <w:szCs w:val="20"/>
          <w:lang w:eastAsia="zh-CN"/>
        </w:rPr>
        <w:t>da</w:t>
      </w:r>
      <w:r w:rsidR="00C57485">
        <w:rPr>
          <w:rFonts w:eastAsia="Batang"/>
          <w:szCs w:val="20"/>
          <w:lang w:eastAsia="zh-CN"/>
        </w:rPr>
        <w:t>tion</w:t>
      </w:r>
      <w:r w:rsidR="00DD3C4C">
        <w:rPr>
          <w:rFonts w:eastAsia="Batang"/>
          <w:szCs w:val="20"/>
          <w:lang w:eastAsia="zh-CN"/>
        </w:rPr>
        <w:t>s</w:t>
      </w:r>
      <w:r w:rsidR="00385058">
        <w:rPr>
          <w:rFonts w:eastAsia="Batang"/>
          <w:szCs w:val="20"/>
          <w:lang w:eastAsia="zh-CN"/>
        </w:rPr>
        <w:t xml:space="preserve"> in Q6/2</w:t>
      </w:r>
      <w:r w:rsidR="00CC7C9E">
        <w:rPr>
          <w:rFonts w:eastAsia="Batang"/>
          <w:szCs w:val="20"/>
          <w:lang w:eastAsia="zh-CN"/>
        </w:rPr>
        <w:t xml:space="preserve">. </w:t>
      </w:r>
    </w:p>
    <w:p w14:paraId="7DB6027F" w14:textId="348DF194" w:rsidR="00AF719A" w:rsidRDefault="00385058" w:rsidP="00AF719A">
      <w:pPr>
        <w:rPr>
          <w:lang w:val="en-US" w:eastAsia="ko-KR"/>
        </w:rPr>
      </w:pPr>
      <w:r>
        <w:rPr>
          <w:lang w:val="en-US" w:eastAsia="ko-KR"/>
        </w:rPr>
        <w:t>Attach</w:t>
      </w:r>
      <w:r w:rsidR="00AF719A" w:rsidRPr="00CF1546">
        <w:rPr>
          <w:lang w:val="en-US" w:eastAsia="ko-KR"/>
        </w:rPr>
        <w:t>:</w:t>
      </w:r>
    </w:p>
    <w:p w14:paraId="53B730E1" w14:textId="5331BC7D" w:rsidR="00FC67B4" w:rsidRPr="0071086F" w:rsidRDefault="00385058" w:rsidP="00385058">
      <w:pPr>
        <w:pStyle w:val="enumlev1"/>
        <w:rPr>
          <w:szCs w:val="24"/>
          <w:lang w:val="en-US" w:eastAsia="ko-KR"/>
        </w:rPr>
      </w:pPr>
      <w:r w:rsidRPr="0071086F">
        <w:rPr>
          <w:rFonts w:eastAsia="MS Mincho"/>
          <w:szCs w:val="24"/>
          <w:lang w:val="en-US"/>
        </w:rPr>
        <w:t>1)</w:t>
      </w:r>
      <w:r w:rsidRPr="0071086F">
        <w:rPr>
          <w:rFonts w:eastAsia="MS Mincho"/>
          <w:szCs w:val="24"/>
          <w:lang w:val="en-US"/>
        </w:rPr>
        <w:tab/>
      </w:r>
      <w:r w:rsidR="00FC67B4" w:rsidRPr="0071086F">
        <w:rPr>
          <w:rFonts w:eastAsia="MS Mincho"/>
          <w:szCs w:val="24"/>
          <w:lang w:val="en-US"/>
        </w:rPr>
        <w:t xml:space="preserve">Revised baseline text for M.il-AITOM: </w:t>
      </w:r>
      <w:r w:rsidR="00FC67B4" w:rsidRPr="0071086F">
        <w:rPr>
          <w:szCs w:val="24"/>
          <w:lang w:eastAsia="zh-CN"/>
        </w:rPr>
        <w:t>"</w:t>
      </w:r>
      <w:r w:rsidR="00FC67B4" w:rsidRPr="0071086F">
        <w:rPr>
          <w:rFonts w:eastAsia="MS Mincho"/>
          <w:szCs w:val="24"/>
          <w:lang w:val="en-US"/>
        </w:rPr>
        <w:t>Intelligence Levels of AI enhanced Telecom Operation and Management</w:t>
      </w:r>
      <w:r w:rsidR="00FC67B4" w:rsidRPr="0071086F">
        <w:rPr>
          <w:szCs w:val="24"/>
          <w:lang w:eastAsia="zh-CN"/>
        </w:rPr>
        <w:t>"</w:t>
      </w:r>
      <w:r w:rsidR="00FC67B4" w:rsidRPr="0071086F">
        <w:rPr>
          <w:rFonts w:eastAsia="MS Mincho"/>
          <w:szCs w:val="24"/>
          <w:lang w:val="en-US"/>
        </w:rPr>
        <w:t xml:space="preserve"> (</w:t>
      </w:r>
      <w:hyperlink r:id="rId12" w:history="1">
        <w:r w:rsidR="00FC67B4" w:rsidRPr="0071086F">
          <w:rPr>
            <w:rStyle w:val="Hyperlink"/>
            <w:rFonts w:ascii="Times New Roman" w:eastAsia="MS Mincho" w:hAnsi="Times New Roman"/>
            <w:szCs w:val="24"/>
            <w:lang w:val="en-US"/>
          </w:rPr>
          <w:t>SG2-</w:t>
        </w:r>
        <w:r w:rsidR="00FC67B4" w:rsidRPr="0071086F">
          <w:rPr>
            <w:rStyle w:val="Hyperlink"/>
            <w:szCs w:val="24"/>
            <w:lang w:val="en-US"/>
          </w:rPr>
          <w:t>TD090</w:t>
        </w:r>
        <w:r w:rsidRPr="0071086F">
          <w:rPr>
            <w:rStyle w:val="Hyperlink"/>
            <w:szCs w:val="24"/>
            <w:lang w:val="en-US"/>
          </w:rPr>
          <w:t>/PLEN</w:t>
        </w:r>
      </w:hyperlink>
      <w:r w:rsidR="00FC67B4" w:rsidRPr="0071086F">
        <w:rPr>
          <w:rFonts w:eastAsia="MS Mincho"/>
          <w:szCs w:val="24"/>
          <w:lang w:val="en-US"/>
        </w:rPr>
        <w:t>)</w:t>
      </w:r>
      <w:r w:rsidRPr="0071086F">
        <w:rPr>
          <w:rFonts w:eastAsia="MS Mincho"/>
          <w:szCs w:val="24"/>
          <w:lang w:val="en-US"/>
        </w:rPr>
        <w:t>.</w:t>
      </w:r>
    </w:p>
    <w:p w14:paraId="7DB60280" w14:textId="31FD083C" w:rsidR="00AF719A" w:rsidRPr="00C20396" w:rsidRDefault="00385058" w:rsidP="00385058">
      <w:pPr>
        <w:pStyle w:val="enumlev1"/>
        <w:rPr>
          <w:rStyle w:val="Hyperlink"/>
          <w:rFonts w:ascii="Times New Roman" w:hAnsi="Times New Roman"/>
          <w:color w:val="auto"/>
          <w:u w:val="none"/>
          <w:lang w:val="en-US" w:eastAsia="ko-KR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E63B12" w:rsidRPr="00C20396">
        <w:rPr>
          <w:lang w:eastAsia="zh-CN"/>
        </w:rPr>
        <w:t xml:space="preserve">Baseline text of new draft Recommendation </w:t>
      </w:r>
      <w:proofErr w:type="spellStart"/>
      <w:r w:rsidR="00E63B12" w:rsidRPr="00C20396">
        <w:rPr>
          <w:lang w:eastAsia="zh-CN"/>
        </w:rPr>
        <w:t>M.ilef</w:t>
      </w:r>
      <w:proofErr w:type="spellEnd"/>
      <w:r w:rsidR="00E63B12" w:rsidRPr="00C20396">
        <w:rPr>
          <w:lang w:eastAsia="zh-CN"/>
        </w:rPr>
        <w:t>-AITOM:</w:t>
      </w:r>
      <w:r w:rsidR="00287C3B" w:rsidRPr="00C20396">
        <w:rPr>
          <w:lang w:eastAsia="zh-CN"/>
        </w:rPr>
        <w:t xml:space="preserve"> </w:t>
      </w:r>
      <w:r w:rsidR="00E63B12" w:rsidRPr="00C20396">
        <w:rPr>
          <w:lang w:eastAsia="zh-CN"/>
        </w:rPr>
        <w:t>"Intelligence levels evaluation framework of AI enhanced Telecom Operation and Management"</w:t>
      </w:r>
      <w:r w:rsidR="008C786A" w:rsidRPr="00C20396">
        <w:rPr>
          <w:lang w:val="en-US" w:eastAsia="ko-KR"/>
        </w:rPr>
        <w:t xml:space="preserve"> </w:t>
      </w:r>
      <w:r w:rsidR="00AF719A" w:rsidRPr="00C20396">
        <w:rPr>
          <w:lang w:val="en-US" w:eastAsia="ko-KR"/>
        </w:rPr>
        <w:t>(</w:t>
      </w:r>
      <w:hyperlink r:id="rId13" w:history="1">
        <w:r w:rsidR="009916F0" w:rsidRPr="00750300">
          <w:rPr>
            <w:rStyle w:val="Hyperlink"/>
            <w:rFonts w:ascii="Times New Roman" w:eastAsia="MS Mincho" w:hAnsi="Times New Roman"/>
            <w:lang w:val="en-US"/>
          </w:rPr>
          <w:t>SG2</w:t>
        </w:r>
        <w:r w:rsidR="00AF719A" w:rsidRPr="00750300">
          <w:rPr>
            <w:rStyle w:val="Hyperlink"/>
            <w:rFonts w:ascii="Times New Roman" w:eastAsia="MS Mincho" w:hAnsi="Times New Roman"/>
            <w:lang w:val="en-US"/>
          </w:rPr>
          <w:t>-</w:t>
        </w:r>
        <w:r w:rsidR="006A5793" w:rsidRPr="00750300">
          <w:rPr>
            <w:rStyle w:val="Hyperlink"/>
            <w:rFonts w:ascii="Times New Roman" w:eastAsia="MS Mincho" w:hAnsi="Times New Roman"/>
            <w:lang w:val="en-US"/>
          </w:rPr>
          <w:t>TD</w:t>
        </w:r>
        <w:r w:rsidR="00287C3B" w:rsidRPr="00750300">
          <w:rPr>
            <w:rStyle w:val="Hyperlink"/>
            <w:rFonts w:ascii="Times New Roman" w:eastAsia="MS Mincho" w:hAnsi="Times New Roman"/>
            <w:lang w:val="en-US"/>
          </w:rPr>
          <w:t>091</w:t>
        </w:r>
        <w:r>
          <w:rPr>
            <w:rStyle w:val="Hyperlink"/>
            <w:rFonts w:ascii="Times New Roman" w:eastAsia="MS Mincho" w:hAnsi="Times New Roman"/>
            <w:lang w:val="en-US"/>
          </w:rPr>
          <w:t>/PLEN</w:t>
        </w:r>
        <w:r w:rsidR="00AF719A" w:rsidRPr="00C20396">
          <w:rPr>
            <w:rStyle w:val="Hyperlink"/>
            <w:rFonts w:ascii="Times New Roman" w:hAnsi="Times New Roman"/>
            <w:color w:val="auto"/>
            <w:u w:val="none"/>
            <w:lang w:val="en-US" w:eastAsia="ko-KR"/>
          </w:rPr>
          <w:t>)</w:t>
        </w:r>
      </w:hyperlink>
      <w:r>
        <w:rPr>
          <w:rStyle w:val="Hyperlink"/>
          <w:rFonts w:ascii="Times New Roman" w:hAnsi="Times New Roman"/>
          <w:color w:val="auto"/>
          <w:u w:val="none"/>
          <w:lang w:val="en-US" w:eastAsia="ko-KR"/>
        </w:rPr>
        <w:t>.</w:t>
      </w:r>
    </w:p>
    <w:p w14:paraId="7DB60281" w14:textId="77777777" w:rsidR="00CA25F7" w:rsidRDefault="00EE6CA7" w:rsidP="00AF7586">
      <w:pPr>
        <w:jc w:val="center"/>
        <w:rPr>
          <w:lang w:val="fr-CH"/>
        </w:rPr>
      </w:pPr>
      <w:r w:rsidRPr="00C20396">
        <w:rPr>
          <w:lang w:val="fr-CH"/>
        </w:rPr>
        <w:t>______________</w:t>
      </w:r>
      <w:r w:rsidRPr="008D4AFD">
        <w:rPr>
          <w:lang w:val="fr-CH"/>
        </w:rPr>
        <w:t>_________</w:t>
      </w:r>
    </w:p>
    <w:sectPr w:rsidR="00CA25F7" w:rsidSect="00385058">
      <w:headerReference w:type="default" r:id="rId14"/>
      <w:pgSz w:w="11907" w:h="16840" w:code="9"/>
      <w:pgMar w:top="1417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D61A" w14:textId="77777777" w:rsidR="00C45DF5" w:rsidRDefault="00C45DF5" w:rsidP="00C42125">
      <w:pPr>
        <w:spacing w:before="0"/>
      </w:pPr>
      <w:r>
        <w:separator/>
      </w:r>
    </w:p>
  </w:endnote>
  <w:endnote w:type="continuationSeparator" w:id="0">
    <w:p w14:paraId="142FA581" w14:textId="77777777" w:rsidR="00C45DF5" w:rsidRDefault="00C45DF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A7D87" w14:textId="77777777" w:rsidR="00C45DF5" w:rsidRDefault="00C45DF5" w:rsidP="00C42125">
      <w:pPr>
        <w:spacing w:before="0"/>
      </w:pPr>
      <w:r>
        <w:separator/>
      </w:r>
    </w:p>
  </w:footnote>
  <w:footnote w:type="continuationSeparator" w:id="0">
    <w:p w14:paraId="18FB0B54" w14:textId="77777777" w:rsidR="00C45DF5" w:rsidRDefault="00C45DF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0289" w14:textId="76E54CB0" w:rsidR="00B73FC4" w:rsidRPr="00385058" w:rsidRDefault="00385058" w:rsidP="00385058">
    <w:pPr>
      <w:pStyle w:val="Header"/>
      <w:rPr>
        <w:sz w:val="18"/>
      </w:rPr>
    </w:pPr>
    <w:r w:rsidRPr="00385058">
      <w:rPr>
        <w:sz w:val="18"/>
      </w:rPr>
      <w:t xml:space="preserve">- </w:t>
    </w:r>
    <w:r w:rsidRPr="00385058">
      <w:rPr>
        <w:sz w:val="18"/>
      </w:rPr>
      <w:fldChar w:fldCharType="begin"/>
    </w:r>
    <w:r w:rsidRPr="00385058">
      <w:rPr>
        <w:sz w:val="18"/>
      </w:rPr>
      <w:instrText xml:space="preserve"> PAGE  \* MERGEFORMAT </w:instrText>
    </w:r>
    <w:r w:rsidRPr="00385058">
      <w:rPr>
        <w:sz w:val="18"/>
      </w:rPr>
      <w:fldChar w:fldCharType="separate"/>
    </w:r>
    <w:r w:rsidRPr="00385058">
      <w:rPr>
        <w:noProof/>
        <w:sz w:val="18"/>
      </w:rPr>
      <w:t>1</w:t>
    </w:r>
    <w:r w:rsidRPr="00385058">
      <w:rPr>
        <w:sz w:val="18"/>
      </w:rPr>
      <w:fldChar w:fldCharType="end"/>
    </w:r>
    <w:r w:rsidRPr="00385058">
      <w:rPr>
        <w:sz w:val="18"/>
      </w:rPr>
      <w:t xml:space="preserve"> -</w:t>
    </w:r>
  </w:p>
  <w:p w14:paraId="55BBF6D2" w14:textId="7B9431AA" w:rsidR="00385058" w:rsidRPr="00385058" w:rsidRDefault="00385058" w:rsidP="00385058">
    <w:pPr>
      <w:pStyle w:val="Header"/>
      <w:spacing w:after="240"/>
      <w:rPr>
        <w:sz w:val="18"/>
      </w:rPr>
    </w:pPr>
    <w:r w:rsidRPr="00385058">
      <w:rPr>
        <w:sz w:val="18"/>
      </w:rPr>
      <w:fldChar w:fldCharType="begin"/>
    </w:r>
    <w:r w:rsidRPr="00385058">
      <w:rPr>
        <w:sz w:val="18"/>
      </w:rPr>
      <w:instrText xml:space="preserve"> STYLEREF  Docnumber  </w:instrText>
    </w:r>
    <w:r w:rsidRPr="00385058">
      <w:rPr>
        <w:sz w:val="18"/>
      </w:rPr>
      <w:fldChar w:fldCharType="separate"/>
    </w:r>
    <w:r w:rsidR="00EE65D0">
      <w:rPr>
        <w:noProof/>
        <w:sz w:val="18"/>
      </w:rPr>
      <w:t>SG2-LS009</w:t>
    </w:r>
    <w:r w:rsidRPr="0038505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797800144">
    <w:abstractNumId w:val="9"/>
  </w:num>
  <w:num w:numId="2" w16cid:durableId="1245649909">
    <w:abstractNumId w:val="7"/>
  </w:num>
  <w:num w:numId="3" w16cid:durableId="1472408094">
    <w:abstractNumId w:val="6"/>
  </w:num>
  <w:num w:numId="4" w16cid:durableId="1771924151">
    <w:abstractNumId w:val="5"/>
  </w:num>
  <w:num w:numId="5" w16cid:durableId="1525948176">
    <w:abstractNumId w:val="4"/>
  </w:num>
  <w:num w:numId="6" w16cid:durableId="1541014039">
    <w:abstractNumId w:val="8"/>
  </w:num>
  <w:num w:numId="7" w16cid:durableId="62065561">
    <w:abstractNumId w:val="3"/>
  </w:num>
  <w:num w:numId="8" w16cid:durableId="265045536">
    <w:abstractNumId w:val="2"/>
  </w:num>
  <w:num w:numId="9" w16cid:durableId="1630284567">
    <w:abstractNumId w:val="1"/>
  </w:num>
  <w:num w:numId="10" w16cid:durableId="758211602">
    <w:abstractNumId w:val="0"/>
  </w:num>
  <w:num w:numId="11" w16cid:durableId="3144600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A7"/>
    <w:rsid w:val="00012E40"/>
    <w:rsid w:val="00014F69"/>
    <w:rsid w:val="000171DB"/>
    <w:rsid w:val="00023D9A"/>
    <w:rsid w:val="0003582E"/>
    <w:rsid w:val="00043D75"/>
    <w:rsid w:val="00044E15"/>
    <w:rsid w:val="000466CD"/>
    <w:rsid w:val="00057000"/>
    <w:rsid w:val="00061268"/>
    <w:rsid w:val="000640E0"/>
    <w:rsid w:val="0006475E"/>
    <w:rsid w:val="000966A8"/>
    <w:rsid w:val="000A5CA2"/>
    <w:rsid w:val="000B35F0"/>
    <w:rsid w:val="000C397B"/>
    <w:rsid w:val="000C3B0B"/>
    <w:rsid w:val="000E6125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00"/>
    <w:rsid w:val="00142FD9"/>
    <w:rsid w:val="00144BDF"/>
    <w:rsid w:val="001506C1"/>
    <w:rsid w:val="00155DDC"/>
    <w:rsid w:val="00161830"/>
    <w:rsid w:val="001626C5"/>
    <w:rsid w:val="00186578"/>
    <w:rsid w:val="001871EC"/>
    <w:rsid w:val="001A20C3"/>
    <w:rsid w:val="001A5D18"/>
    <w:rsid w:val="001A670F"/>
    <w:rsid w:val="001B435B"/>
    <w:rsid w:val="001B50E2"/>
    <w:rsid w:val="001B6A45"/>
    <w:rsid w:val="001B7A4F"/>
    <w:rsid w:val="001C62B8"/>
    <w:rsid w:val="001C646B"/>
    <w:rsid w:val="001D22D8"/>
    <w:rsid w:val="001D4296"/>
    <w:rsid w:val="001D7623"/>
    <w:rsid w:val="001E7B0E"/>
    <w:rsid w:val="001F141D"/>
    <w:rsid w:val="00200A06"/>
    <w:rsid w:val="00200A98"/>
    <w:rsid w:val="00201AFA"/>
    <w:rsid w:val="00214CCE"/>
    <w:rsid w:val="0021752A"/>
    <w:rsid w:val="002229F1"/>
    <w:rsid w:val="00227219"/>
    <w:rsid w:val="00233F75"/>
    <w:rsid w:val="00253DBE"/>
    <w:rsid w:val="00253DC6"/>
    <w:rsid w:val="0025489C"/>
    <w:rsid w:val="002622FA"/>
    <w:rsid w:val="00263518"/>
    <w:rsid w:val="002759E7"/>
    <w:rsid w:val="00277326"/>
    <w:rsid w:val="0028332B"/>
    <w:rsid w:val="00287C3B"/>
    <w:rsid w:val="002A11C4"/>
    <w:rsid w:val="002A2777"/>
    <w:rsid w:val="002A399B"/>
    <w:rsid w:val="002C26C0"/>
    <w:rsid w:val="002C2BC5"/>
    <w:rsid w:val="002C37BE"/>
    <w:rsid w:val="002E0407"/>
    <w:rsid w:val="002E3C52"/>
    <w:rsid w:val="002E79CB"/>
    <w:rsid w:val="002F293B"/>
    <w:rsid w:val="002F7F55"/>
    <w:rsid w:val="0030120C"/>
    <w:rsid w:val="0030745F"/>
    <w:rsid w:val="00314630"/>
    <w:rsid w:val="0032090A"/>
    <w:rsid w:val="00321CDE"/>
    <w:rsid w:val="003238A3"/>
    <w:rsid w:val="00333E15"/>
    <w:rsid w:val="00334A65"/>
    <w:rsid w:val="003449F4"/>
    <w:rsid w:val="00350B39"/>
    <w:rsid w:val="00353A45"/>
    <w:rsid w:val="00355757"/>
    <w:rsid w:val="003571BC"/>
    <w:rsid w:val="0036090C"/>
    <w:rsid w:val="00361116"/>
    <w:rsid w:val="003624AE"/>
    <w:rsid w:val="00362562"/>
    <w:rsid w:val="00385058"/>
    <w:rsid w:val="00385FB5"/>
    <w:rsid w:val="0038715D"/>
    <w:rsid w:val="003910BC"/>
    <w:rsid w:val="00394DBF"/>
    <w:rsid w:val="003957A6"/>
    <w:rsid w:val="00396008"/>
    <w:rsid w:val="003A43EF"/>
    <w:rsid w:val="003B4AE0"/>
    <w:rsid w:val="003C7445"/>
    <w:rsid w:val="003E39A2"/>
    <w:rsid w:val="003E57AB"/>
    <w:rsid w:val="003F2BED"/>
    <w:rsid w:val="00400B49"/>
    <w:rsid w:val="00443878"/>
    <w:rsid w:val="0044619A"/>
    <w:rsid w:val="0045162D"/>
    <w:rsid w:val="004539A8"/>
    <w:rsid w:val="00466C20"/>
    <w:rsid w:val="004712CA"/>
    <w:rsid w:val="00473782"/>
    <w:rsid w:val="0047422E"/>
    <w:rsid w:val="0049090D"/>
    <w:rsid w:val="0049674B"/>
    <w:rsid w:val="004B4E85"/>
    <w:rsid w:val="004C0673"/>
    <w:rsid w:val="004C4E4E"/>
    <w:rsid w:val="004F3816"/>
    <w:rsid w:val="004F6F90"/>
    <w:rsid w:val="0050586A"/>
    <w:rsid w:val="00515290"/>
    <w:rsid w:val="00520DBF"/>
    <w:rsid w:val="00527B50"/>
    <w:rsid w:val="00530461"/>
    <w:rsid w:val="0053731C"/>
    <w:rsid w:val="00543D41"/>
    <w:rsid w:val="00543D92"/>
    <w:rsid w:val="0055454E"/>
    <w:rsid w:val="00554776"/>
    <w:rsid w:val="00556A5B"/>
    <w:rsid w:val="0056012B"/>
    <w:rsid w:val="005633F6"/>
    <w:rsid w:val="00566EDA"/>
    <w:rsid w:val="0057081A"/>
    <w:rsid w:val="00572654"/>
    <w:rsid w:val="0058225B"/>
    <w:rsid w:val="005976A1"/>
    <w:rsid w:val="005B473F"/>
    <w:rsid w:val="005B5629"/>
    <w:rsid w:val="005C0300"/>
    <w:rsid w:val="005C27A2"/>
    <w:rsid w:val="005C5AF9"/>
    <w:rsid w:val="005D4FEB"/>
    <w:rsid w:val="005F4B6A"/>
    <w:rsid w:val="006010F3"/>
    <w:rsid w:val="00603F31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70B0"/>
    <w:rsid w:val="0066022F"/>
    <w:rsid w:val="00663D70"/>
    <w:rsid w:val="00675881"/>
    <w:rsid w:val="006813BC"/>
    <w:rsid w:val="006823F3"/>
    <w:rsid w:val="00684797"/>
    <w:rsid w:val="0069210B"/>
    <w:rsid w:val="00695DD7"/>
    <w:rsid w:val="006A1489"/>
    <w:rsid w:val="006A4055"/>
    <w:rsid w:val="006A5793"/>
    <w:rsid w:val="006A7C27"/>
    <w:rsid w:val="006B1F14"/>
    <w:rsid w:val="006B2FE4"/>
    <w:rsid w:val="006B37B0"/>
    <w:rsid w:val="006C4326"/>
    <w:rsid w:val="006C5641"/>
    <w:rsid w:val="006C5C06"/>
    <w:rsid w:val="006D1089"/>
    <w:rsid w:val="006D1B86"/>
    <w:rsid w:val="006D5D25"/>
    <w:rsid w:val="006D68BD"/>
    <w:rsid w:val="006D7355"/>
    <w:rsid w:val="006F7DEE"/>
    <w:rsid w:val="0071086F"/>
    <w:rsid w:val="00713A22"/>
    <w:rsid w:val="00715551"/>
    <w:rsid w:val="00715CA6"/>
    <w:rsid w:val="00717E2C"/>
    <w:rsid w:val="007213A6"/>
    <w:rsid w:val="00731135"/>
    <w:rsid w:val="00731C27"/>
    <w:rsid w:val="007324AF"/>
    <w:rsid w:val="00732647"/>
    <w:rsid w:val="007338D0"/>
    <w:rsid w:val="00735D0B"/>
    <w:rsid w:val="007409B4"/>
    <w:rsid w:val="00741974"/>
    <w:rsid w:val="00750300"/>
    <w:rsid w:val="00754013"/>
    <w:rsid w:val="0075525E"/>
    <w:rsid w:val="00756D3D"/>
    <w:rsid w:val="00766EBA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7470"/>
    <w:rsid w:val="00813003"/>
    <w:rsid w:val="00837203"/>
    <w:rsid w:val="008400C8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C786A"/>
    <w:rsid w:val="008E0172"/>
    <w:rsid w:val="008E6658"/>
    <w:rsid w:val="00936852"/>
    <w:rsid w:val="0094045D"/>
    <w:rsid w:val="009406B5"/>
    <w:rsid w:val="00946166"/>
    <w:rsid w:val="00956FAE"/>
    <w:rsid w:val="00983164"/>
    <w:rsid w:val="0098521C"/>
    <w:rsid w:val="009916F0"/>
    <w:rsid w:val="009972EF"/>
    <w:rsid w:val="009B5035"/>
    <w:rsid w:val="009C3160"/>
    <w:rsid w:val="009C53F4"/>
    <w:rsid w:val="009E0203"/>
    <w:rsid w:val="009E698E"/>
    <w:rsid w:val="009E766E"/>
    <w:rsid w:val="009F1960"/>
    <w:rsid w:val="009F715E"/>
    <w:rsid w:val="00A10DBB"/>
    <w:rsid w:val="00A11720"/>
    <w:rsid w:val="00A15707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67A81"/>
    <w:rsid w:val="00A730A6"/>
    <w:rsid w:val="00A77E87"/>
    <w:rsid w:val="00A92F34"/>
    <w:rsid w:val="00A971A0"/>
    <w:rsid w:val="00AA1F22"/>
    <w:rsid w:val="00AB4674"/>
    <w:rsid w:val="00AD2E31"/>
    <w:rsid w:val="00AE3BE5"/>
    <w:rsid w:val="00AF2F7D"/>
    <w:rsid w:val="00AF719A"/>
    <w:rsid w:val="00AF7586"/>
    <w:rsid w:val="00B00788"/>
    <w:rsid w:val="00B05821"/>
    <w:rsid w:val="00B100D6"/>
    <w:rsid w:val="00B12E52"/>
    <w:rsid w:val="00B164C9"/>
    <w:rsid w:val="00B23181"/>
    <w:rsid w:val="00B25BC0"/>
    <w:rsid w:val="00B2648F"/>
    <w:rsid w:val="00B26C28"/>
    <w:rsid w:val="00B4174C"/>
    <w:rsid w:val="00B453F5"/>
    <w:rsid w:val="00B61624"/>
    <w:rsid w:val="00B617EA"/>
    <w:rsid w:val="00B648BC"/>
    <w:rsid w:val="00B66481"/>
    <w:rsid w:val="00B67921"/>
    <w:rsid w:val="00B7189C"/>
    <w:rsid w:val="00B718A5"/>
    <w:rsid w:val="00B73FC4"/>
    <w:rsid w:val="00B75BA5"/>
    <w:rsid w:val="00B90AD6"/>
    <w:rsid w:val="00BA0E16"/>
    <w:rsid w:val="00BA788A"/>
    <w:rsid w:val="00BB1B2D"/>
    <w:rsid w:val="00BB4983"/>
    <w:rsid w:val="00BB7597"/>
    <w:rsid w:val="00BC1A7F"/>
    <w:rsid w:val="00BC2AAB"/>
    <w:rsid w:val="00BC62E2"/>
    <w:rsid w:val="00BD1668"/>
    <w:rsid w:val="00BD4149"/>
    <w:rsid w:val="00BF2634"/>
    <w:rsid w:val="00BF5CD6"/>
    <w:rsid w:val="00C01692"/>
    <w:rsid w:val="00C15E04"/>
    <w:rsid w:val="00C20396"/>
    <w:rsid w:val="00C37820"/>
    <w:rsid w:val="00C42125"/>
    <w:rsid w:val="00C45DF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25F7"/>
    <w:rsid w:val="00CA4BA0"/>
    <w:rsid w:val="00CB0037"/>
    <w:rsid w:val="00CB2599"/>
    <w:rsid w:val="00CC7C9E"/>
    <w:rsid w:val="00CD2139"/>
    <w:rsid w:val="00CD3FC3"/>
    <w:rsid w:val="00CD6848"/>
    <w:rsid w:val="00CE5986"/>
    <w:rsid w:val="00D11543"/>
    <w:rsid w:val="00D647EF"/>
    <w:rsid w:val="00D73137"/>
    <w:rsid w:val="00D977A2"/>
    <w:rsid w:val="00DA1D47"/>
    <w:rsid w:val="00DB10DA"/>
    <w:rsid w:val="00DC2D27"/>
    <w:rsid w:val="00DD2436"/>
    <w:rsid w:val="00DD3C4C"/>
    <w:rsid w:val="00DD50DE"/>
    <w:rsid w:val="00DE3062"/>
    <w:rsid w:val="00DE603F"/>
    <w:rsid w:val="00E0581D"/>
    <w:rsid w:val="00E204DD"/>
    <w:rsid w:val="00E3047F"/>
    <w:rsid w:val="00E353EC"/>
    <w:rsid w:val="00E40CC5"/>
    <w:rsid w:val="00E51F61"/>
    <w:rsid w:val="00E53C24"/>
    <w:rsid w:val="00E56E77"/>
    <w:rsid w:val="00E63B12"/>
    <w:rsid w:val="00E63CB3"/>
    <w:rsid w:val="00E77679"/>
    <w:rsid w:val="00E81EA2"/>
    <w:rsid w:val="00E87795"/>
    <w:rsid w:val="00E93325"/>
    <w:rsid w:val="00EA2824"/>
    <w:rsid w:val="00EB444D"/>
    <w:rsid w:val="00ED5B66"/>
    <w:rsid w:val="00EE0A3D"/>
    <w:rsid w:val="00EE4D2D"/>
    <w:rsid w:val="00EE5C0D"/>
    <w:rsid w:val="00EE65D0"/>
    <w:rsid w:val="00EE6CA7"/>
    <w:rsid w:val="00EF26C0"/>
    <w:rsid w:val="00EF4792"/>
    <w:rsid w:val="00EF7133"/>
    <w:rsid w:val="00F02294"/>
    <w:rsid w:val="00F04114"/>
    <w:rsid w:val="00F30DE7"/>
    <w:rsid w:val="00F35F57"/>
    <w:rsid w:val="00F46C60"/>
    <w:rsid w:val="00F50467"/>
    <w:rsid w:val="00F52E10"/>
    <w:rsid w:val="00F562A0"/>
    <w:rsid w:val="00F57FA4"/>
    <w:rsid w:val="00F8018B"/>
    <w:rsid w:val="00FA02CB"/>
    <w:rsid w:val="00FA2177"/>
    <w:rsid w:val="00FA4AD6"/>
    <w:rsid w:val="00FB0783"/>
    <w:rsid w:val="00FB7A8B"/>
    <w:rsid w:val="00FC67B4"/>
    <w:rsid w:val="00FC69A4"/>
    <w:rsid w:val="00FD1495"/>
    <w:rsid w:val="00FD2997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60243"/>
  <w15:docId w15:val="{2E20A89B-B5A2-458D-BE3A-8E75BD5B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50B3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0B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0B39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0B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0B39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paragraph" w:styleId="Revision">
    <w:name w:val="Revision"/>
    <w:hidden/>
    <w:uiPriority w:val="99"/>
    <w:semiHidden/>
    <w:rsid w:val="001B7A4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85058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EE65D0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E65D0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2-SG02-220516-TD-PLEN-0091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T22-SG02-220516-TD-PLEN-0090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ych@chinatelecom.c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md/T22-SG02-220516-TD-GEN-0060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progress about intelligence levels evaluation of AITOM in Q6/2</dc:title>
  <dc:creator>ITU-T Study Group 2</dc:creator>
  <cp:keywords>ITR, International Telecommunication Regulations</cp:keywords>
  <dc:description>SG2-LS009  For: _x000d_Document date: _x000d_Saved by ITU51014874 at 17:55:00 on 25/05/22</dc:description>
  <cp:lastModifiedBy>28.541_CR0711_(Rel-18)_AdNRM_ph2</cp:lastModifiedBy>
  <cp:revision>2</cp:revision>
  <cp:lastPrinted>2016-12-23T12:52:00Z</cp:lastPrinted>
  <dcterms:created xsi:type="dcterms:W3CDTF">2022-07-18T14:17:00Z</dcterms:created>
  <dcterms:modified xsi:type="dcterms:W3CDTF">2022-07-18T14:17:00Z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SG2-LS009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